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Queen's Park and Maida Vale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Queen's Park and Maida Vale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Queen's Park and Maida Vale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Queen's Park and Maida Vale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Queen's Park and Maida Vale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Queen's Park and Maida Vale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81.4% </w:t>
      </w:r>
      <w:r w:rsidRPr="004747BF">
        <w:rPr>
          <w:rFonts w:ascii="Libre Franklin Light" w:eastAsia="Times New Roman" w:hAnsi="Libre Franklin Light" w:cs="Calibri Light"/>
        </w:rPr>
        <w:t xml:space="preserve">of those respondents classified as PGSI 8+ in Queen's Park and Maida Vale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Queen's Park and Maida Vale is estimated to be </w:t>
      </w:r>
      <w:r w:rsidRPr="00773DF7">
        <w:rPr>
          <w:rFonts w:ascii="Libre Franklin Light" w:eastAsia="Times New Roman" w:hAnsi="Libre Franklin Light" w:cs="Calibri Light"/>
          <w:b/>
          <w:bCs/>
          <w:color w:val="C45911" w:themeColor="accent2" w:themeShade="BF"/>
        </w:rPr>
        <w:t xml:space="preserve">£6,845,854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Queen's Park and Maida Vale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Queen's Park and Maida Vale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Queen's Park and Maida Vale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Queen's Park and Maida Vale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Queen's Park and Maida V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Queen's Park and Maida Vale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Queen's Park and Maida V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Queen's Park and Maida Vale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Queen's Park and Maida Vale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Queen's Park and Maida V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Queen's Park and Maida Vale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Queen's Park and Maida Vale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Queen's Park and Maida Vale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Queen's Park and Maida Vale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Queen's Park and Maida Vale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Queen's Park and Maida Vale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£6,845,854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Queen's Park and Maida Vale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£111,508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£2,306,042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£165,197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£85,180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£4,131,465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£6,845,854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Queen's Park and Maida Vale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Queen's Park and Maida Vale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Queen's Park and Maida Vale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Queen's Park and Maida Vale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Queen's Park and Maida Vale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Queen's Park and Maida Vale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Queen's Park and Maida Vale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Queen's Park and Maida Vale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Queen's Park and Maida Vale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Queen's Park and Maida Vale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Queen's Park and Maida Vale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Queen's Park and Maida Vale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54757A-7E14-4CFF-83F9-93048DCD4D9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